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5B59911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06438E">
        <w:rPr>
          <w:lang w:val="en-GB"/>
        </w:rPr>
        <w:t xml:space="preserve"> </w:t>
      </w:r>
      <w:r w:rsidR="001B46F0">
        <w:rPr>
          <w:lang w:val="en-GB"/>
        </w:rPr>
        <w:t>12-G001-26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435E75EF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13/08/2026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328C25CC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28/08/2026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55CB2844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4/09/2026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2B989E4C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7/09/2026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7833E219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9/09/2026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1B161897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11/09/2026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38745FC5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25/09/2026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052F2BCE" w:rsidR="00F17236" w:rsidRPr="00A83773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28/09/2026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6D7BC412" w:rsidR="00F17236" w:rsidRPr="00532E97" w:rsidRDefault="001B46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29/09/2026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F863" w14:textId="77777777" w:rsidR="007F3135" w:rsidRDefault="007F3135">
      <w:r>
        <w:separator/>
      </w:r>
    </w:p>
  </w:endnote>
  <w:endnote w:type="continuationSeparator" w:id="0">
    <w:p w14:paraId="5F8640E2" w14:textId="77777777" w:rsidR="007F3135" w:rsidRDefault="007F3135">
      <w:r>
        <w:continuationSeparator/>
      </w:r>
    </w:p>
  </w:endnote>
  <w:endnote w:type="continuationNotice" w:id="1">
    <w:p w14:paraId="482C8806" w14:textId="77777777" w:rsidR="007F3135" w:rsidRDefault="007F3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152D2A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B46F0">
      <w:rPr>
        <w:noProof/>
      </w:rPr>
      <w:t>2026-08-13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3533" w14:textId="77777777" w:rsidR="007F3135" w:rsidRDefault="007F3135">
      <w:r>
        <w:separator/>
      </w:r>
    </w:p>
  </w:footnote>
  <w:footnote w:type="continuationSeparator" w:id="0">
    <w:p w14:paraId="6E948D42" w14:textId="77777777" w:rsidR="007F3135" w:rsidRDefault="007F3135">
      <w:r>
        <w:continuationSeparator/>
      </w:r>
    </w:p>
  </w:footnote>
  <w:footnote w:type="continuationNotice" w:id="1">
    <w:p w14:paraId="09238908" w14:textId="77777777" w:rsidR="007F3135" w:rsidRDefault="007F3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38E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46F0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1AE5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135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5DD"/>
    <w:rsid w:val="00A06FD2"/>
    <w:rsid w:val="00A07991"/>
    <w:rsid w:val="00A07A78"/>
    <w:rsid w:val="00A10189"/>
    <w:rsid w:val="00A1365A"/>
    <w:rsid w:val="00A14728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68B2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34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9</cp:revision>
  <cp:lastPrinted>2013-10-18T08:32:00Z</cp:lastPrinted>
  <dcterms:created xsi:type="dcterms:W3CDTF">2020-07-06T12:32:00Z</dcterms:created>
  <dcterms:modified xsi:type="dcterms:W3CDTF">2026-08-12T21:45:00Z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